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MAJOR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521A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21A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21A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Attorney of Beatrice Talbot(q.v.), widow of Gilbert Talbot, 5</w:t>
      </w:r>
      <w:r w:rsidRPr="00E521A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Talbot(q.v.).</w:t>
      </w:r>
    </w:p>
    <w:p w:rsidR="00E521A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21-156)</w:t>
      </w:r>
    </w:p>
    <w:p w:rsidR="00E521A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21AA" w:rsidRDefault="00E521A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21AA" w:rsidRDefault="00E521AA" w:rsidP="00E52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Oct.1419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held in Swindon, Wiltshire, to assign</w:t>
      </w:r>
    </w:p>
    <w:p w:rsidR="007B585E" w:rsidRDefault="00E521AA" w:rsidP="00E52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dower to Beatrice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521AA" w:rsidRDefault="00E521AA" w:rsidP="00E521AA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(ibid.)</w:t>
      </w:r>
    </w:p>
    <w:p w:rsidR="00E521AA" w:rsidRDefault="00E521AA" w:rsidP="00E52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21AA" w:rsidRDefault="00E521AA" w:rsidP="00E52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21AA" w:rsidRPr="00E521AA" w:rsidRDefault="00E521AA" w:rsidP="00E52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sectPr w:rsidR="00E521AA" w:rsidRPr="00E521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1AA" w:rsidRDefault="00E521AA" w:rsidP="00564E3C">
      <w:pPr>
        <w:spacing w:after="0" w:line="240" w:lineRule="auto"/>
      </w:pPr>
      <w:r>
        <w:separator/>
      </w:r>
    </w:p>
  </w:endnote>
  <w:endnote w:type="continuationSeparator" w:id="0">
    <w:p w:rsidR="00E521AA" w:rsidRDefault="00E521A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21AA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1AA" w:rsidRDefault="00E521AA" w:rsidP="00564E3C">
      <w:pPr>
        <w:spacing w:after="0" w:line="240" w:lineRule="auto"/>
      </w:pPr>
      <w:r>
        <w:separator/>
      </w:r>
    </w:p>
  </w:footnote>
  <w:footnote w:type="continuationSeparator" w:id="0">
    <w:p w:rsidR="00E521AA" w:rsidRDefault="00E521A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AA"/>
    <w:rsid w:val="00372DC6"/>
    <w:rsid w:val="00564E3C"/>
    <w:rsid w:val="0064591D"/>
    <w:rsid w:val="007B585E"/>
    <w:rsid w:val="00DD5B8A"/>
    <w:rsid w:val="00E521A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3A7B4"/>
  <w15:chartTrackingRefBased/>
  <w15:docId w15:val="{FDA6502C-8DFA-409E-9768-725346DF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2016-01-01T20:17:00Z</dcterms:created>
  <dcterms:modified xsi:type="dcterms:W3CDTF">2016-01-01T20:19:00Z</dcterms:modified>
</cp:coreProperties>
</file>